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994175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994175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994175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994175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994175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994175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994175" w:rsidRDefault="00994175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994175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99417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Дачная 2</w:t>
      </w:r>
    </w:p>
    <w:p w:rsidR="001842E0" w:rsidRPr="00994175" w:rsidRDefault="001842E0">
      <w:pPr>
        <w:pStyle w:val="1"/>
        <w:rPr>
          <w:i/>
          <w:iCs/>
          <w:sz w:val="20"/>
          <w:szCs w:val="20"/>
        </w:rPr>
      </w:pPr>
      <w:r w:rsidRPr="00994175">
        <w:rPr>
          <w:sz w:val="20"/>
          <w:szCs w:val="20"/>
        </w:rPr>
        <w:t>Протяженность участка –</w:t>
      </w:r>
      <w:r w:rsidRPr="00994175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994175" w:rsidRPr="00994175">
        <w:rPr>
          <w:i/>
          <w:iCs/>
          <w:sz w:val="20"/>
          <w:szCs w:val="20"/>
        </w:rPr>
        <w:t>От 0+0 до 0+771</w:t>
      </w:r>
    </w:p>
    <w:p w:rsidR="001842E0" w:rsidRPr="00994175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94175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99417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994175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76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539"/>
        <w:gridCol w:w="1463"/>
        <w:gridCol w:w="1045"/>
        <w:gridCol w:w="1567"/>
        <w:gridCol w:w="731"/>
        <w:gridCol w:w="1045"/>
        <w:gridCol w:w="1044"/>
        <w:gridCol w:w="835"/>
        <w:gridCol w:w="941"/>
      </w:tblGrid>
      <w:tr w:rsidR="001842E0" w:rsidRPr="00994175" w:rsidTr="00B84104">
        <w:trPr>
          <w:trHeight w:val="20"/>
          <w:tblHeader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994175" w:rsidTr="00B84104">
        <w:trPr>
          <w:trHeight w:val="20"/>
          <w:tblHeader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994175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175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0+11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994175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0+306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175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0+759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175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175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175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175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175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175" w:rsidRPr="00994175" w:rsidRDefault="00994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994175" w:rsidTr="00B84104">
        <w:trPr>
          <w:trHeight w:val="20"/>
          <w:jc w:val="center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 w:rsidP="00994175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994175" w:rsidP="009941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4175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994175" w:rsidP="00994175">
            <w:pPr>
              <w:rPr>
                <w:rFonts w:ascii="Arial" w:hAnsi="Arial" w:cs="Arial"/>
                <w:sz w:val="20"/>
                <w:szCs w:val="20"/>
              </w:rPr>
            </w:pPr>
            <w:r w:rsidRPr="0099417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 w:rsidP="00994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94175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B84104" w:rsidRDefault="00B84104">
      <w:pPr>
        <w:pStyle w:val="a3"/>
        <w:rPr>
          <w:rFonts w:eastAsia="MS Mincho"/>
        </w:rPr>
      </w:pPr>
    </w:p>
    <w:p w:rsidR="00B84104" w:rsidRPr="00B84104" w:rsidRDefault="00B84104" w:rsidP="00B84104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B84104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B84104" w:rsidRPr="00B84104" w:rsidRDefault="00B84104" w:rsidP="00B84104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B84104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B8410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Дачная 2</w:t>
      </w:r>
    </w:p>
    <w:p w:rsidR="00B84104" w:rsidRPr="00B84104" w:rsidRDefault="00B84104" w:rsidP="00B84104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B84104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B8410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0+771</w:t>
      </w:r>
    </w:p>
    <w:p w:rsidR="00B84104" w:rsidRPr="00B84104" w:rsidRDefault="00B84104" w:rsidP="00B84104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B84104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B8410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B84104" w:rsidRPr="00B84104" w:rsidRDefault="00B84104" w:rsidP="00B84104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893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88"/>
        <w:gridCol w:w="1031"/>
        <w:gridCol w:w="1031"/>
        <w:gridCol w:w="1260"/>
        <w:gridCol w:w="1604"/>
        <w:gridCol w:w="1832"/>
        <w:gridCol w:w="1489"/>
      </w:tblGrid>
      <w:tr w:rsidR="00B84104" w:rsidRPr="00B84104" w:rsidTr="008F7E4C">
        <w:trPr>
          <w:trHeight w:val="21"/>
          <w:tblHeader/>
          <w:jc w:val="center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B84104" w:rsidRPr="00B84104" w:rsidTr="008F7E4C">
        <w:trPr>
          <w:trHeight w:val="21"/>
          <w:tblHeader/>
          <w:jc w:val="center"/>
        </w:trPr>
        <w:tc>
          <w:tcPr>
            <w:tcW w:w="68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3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03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60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B84104" w:rsidRPr="00B84104" w:rsidTr="008F7E4C">
        <w:trPr>
          <w:trHeight w:val="21"/>
          <w:tblHeader/>
          <w:jc w:val="center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B84104" w:rsidRPr="00B84104" w:rsidTr="008F7E4C">
        <w:trPr>
          <w:trHeight w:val="21"/>
          <w:jc w:val="center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1533,74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104" w:rsidRPr="00B84104" w:rsidTr="008F7E4C">
        <w:trPr>
          <w:trHeight w:val="21"/>
          <w:jc w:val="center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0+769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766,87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104" w:rsidRPr="00B84104" w:rsidTr="008F7E4C">
        <w:trPr>
          <w:trHeight w:val="21"/>
          <w:jc w:val="center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0+769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766,87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4104" w:rsidRPr="00B84104" w:rsidRDefault="00B84104" w:rsidP="00B84104">
      <w:pPr>
        <w:rPr>
          <w:rFonts w:ascii="Courier New" w:eastAsia="MS Mincho" w:hAnsi="Courier New" w:cs="Courier New"/>
          <w:sz w:val="20"/>
          <w:szCs w:val="20"/>
        </w:rPr>
      </w:pPr>
    </w:p>
    <w:p w:rsidR="00B84104" w:rsidRPr="00B84104" w:rsidRDefault="00B84104" w:rsidP="00B84104">
      <w:pPr>
        <w:rPr>
          <w:rFonts w:ascii="Courier New" w:eastAsia="MS Mincho" w:hAnsi="Courier New" w:cs="Courier New"/>
          <w:sz w:val="20"/>
          <w:szCs w:val="20"/>
        </w:rPr>
      </w:pPr>
    </w:p>
    <w:p w:rsidR="00B84104" w:rsidRDefault="00B84104" w:rsidP="00B8410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84104" w:rsidRDefault="00B84104" w:rsidP="00B8410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84104" w:rsidRDefault="00B84104" w:rsidP="00B8410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84104" w:rsidRDefault="00B84104" w:rsidP="00B8410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84104" w:rsidRDefault="00B84104" w:rsidP="00B8410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84104" w:rsidRDefault="00B84104" w:rsidP="00B8410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84104" w:rsidRDefault="00B84104" w:rsidP="00B8410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84104" w:rsidRDefault="00B84104" w:rsidP="00B8410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84104" w:rsidRDefault="00B84104" w:rsidP="00B8410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84104" w:rsidRPr="00B84104" w:rsidRDefault="00B84104" w:rsidP="00B84104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B84104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искусственного освещения</w:t>
      </w:r>
    </w:p>
    <w:p w:rsidR="00B84104" w:rsidRPr="00B84104" w:rsidRDefault="00B84104" w:rsidP="00B84104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B84104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B8410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Дачная 2</w:t>
      </w:r>
    </w:p>
    <w:p w:rsidR="00B84104" w:rsidRPr="00B84104" w:rsidRDefault="00B84104" w:rsidP="00B84104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B84104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B8410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0+771</w:t>
      </w:r>
    </w:p>
    <w:p w:rsidR="00B84104" w:rsidRPr="00B84104" w:rsidRDefault="00B84104" w:rsidP="00B84104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B84104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B84104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B84104" w:rsidRPr="00B84104" w:rsidRDefault="00B84104" w:rsidP="00B84104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26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57"/>
        <w:gridCol w:w="814"/>
        <w:gridCol w:w="784"/>
        <w:gridCol w:w="1274"/>
        <w:gridCol w:w="1470"/>
        <w:gridCol w:w="1666"/>
        <w:gridCol w:w="1470"/>
        <w:gridCol w:w="1127"/>
      </w:tblGrid>
      <w:tr w:rsidR="00B84104" w:rsidRPr="00B84104" w:rsidTr="008F7E4C">
        <w:trPr>
          <w:cantSplit/>
          <w:trHeight w:val="22"/>
          <w:tblHeader/>
          <w:jc w:val="center"/>
        </w:trPr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2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84104" w:rsidRPr="00B84104" w:rsidTr="008F7E4C">
        <w:trPr>
          <w:trHeight w:val="22"/>
          <w:tblHeader/>
          <w:jc w:val="center"/>
        </w:trPr>
        <w:tc>
          <w:tcPr>
            <w:tcW w:w="65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78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27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12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B84104" w:rsidRPr="00B84104" w:rsidTr="008F7E4C">
        <w:trPr>
          <w:trHeight w:val="22"/>
          <w:tblHeader/>
          <w:jc w:val="center"/>
        </w:trPr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4104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B84104" w:rsidRPr="00B84104" w:rsidTr="008F7E4C">
        <w:trPr>
          <w:trHeight w:val="22"/>
          <w:jc w:val="center"/>
        </w:trPr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19/19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724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104" w:rsidRPr="00B84104" w:rsidTr="008F7E4C">
        <w:trPr>
          <w:trHeight w:val="22"/>
          <w:jc w:val="center"/>
        </w:trPr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0+752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19/19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724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4104" w:rsidRPr="00B84104" w:rsidRDefault="00B84104" w:rsidP="00B84104">
            <w:pPr>
              <w:rPr>
                <w:rFonts w:ascii="Arial" w:hAnsi="Arial" w:cs="Arial"/>
                <w:sz w:val="20"/>
                <w:szCs w:val="20"/>
              </w:rPr>
            </w:pPr>
            <w:r w:rsidRPr="00B84104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B84104" w:rsidRPr="00B84104" w:rsidRDefault="00B84104" w:rsidP="00B84104">
      <w:pPr>
        <w:rPr>
          <w:rFonts w:ascii="Courier New" w:eastAsia="MS Mincho" w:hAnsi="Courier New" w:cs="Courier New"/>
          <w:sz w:val="20"/>
          <w:szCs w:val="20"/>
        </w:rPr>
      </w:pPr>
    </w:p>
    <w:p w:rsidR="00B84104" w:rsidRPr="00B84104" w:rsidRDefault="00B84104" w:rsidP="00B84104">
      <w:pPr>
        <w:rPr>
          <w:rFonts w:ascii="Courier New" w:eastAsia="MS Mincho" w:hAnsi="Courier New" w:cs="Courier New"/>
          <w:sz w:val="20"/>
          <w:szCs w:val="20"/>
        </w:rPr>
      </w:pPr>
    </w:p>
    <w:p w:rsidR="00B84104" w:rsidRPr="00994175" w:rsidRDefault="00B84104">
      <w:pPr>
        <w:pStyle w:val="a3"/>
        <w:rPr>
          <w:rFonts w:eastAsia="MS Mincho"/>
        </w:rPr>
      </w:pPr>
    </w:p>
    <w:sectPr w:rsidR="00B84104" w:rsidRPr="00994175" w:rsidSect="00B84104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994175"/>
    <w:rsid w:val="001842E0"/>
    <w:rsid w:val="00215347"/>
    <w:rsid w:val="00283136"/>
    <w:rsid w:val="00994175"/>
    <w:rsid w:val="00B84104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136"/>
    <w:rPr>
      <w:sz w:val="24"/>
      <w:szCs w:val="24"/>
    </w:rPr>
  </w:style>
  <w:style w:type="paragraph" w:styleId="1">
    <w:name w:val="heading 1"/>
    <w:basedOn w:val="a"/>
    <w:next w:val="a"/>
    <w:qFormat/>
    <w:rsid w:val="00283136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8313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239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2019-06-09T09:10:00Z</cp:lastPrinted>
  <dcterms:created xsi:type="dcterms:W3CDTF">2019-06-09T09:10:00Z</dcterms:created>
  <dcterms:modified xsi:type="dcterms:W3CDTF">2019-06-09T09:10:00Z</dcterms:modified>
</cp:coreProperties>
</file>